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B5F1D" w14:textId="77777777" w:rsidR="00DA36E8" w:rsidRPr="000C73FC" w:rsidRDefault="00DA36E8">
      <w:pPr>
        <w:sectPr w:rsidR="00DA36E8" w:rsidRPr="000C73FC">
          <w:headerReference w:type="default" r:id="rId7"/>
          <w:type w:val="continuous"/>
          <w:pgSz w:w="12240" w:h="15840" w:code="1"/>
          <w:pgMar w:top="2880" w:right="1800" w:bottom="1440" w:left="1800" w:header="720" w:footer="720" w:gutter="0"/>
          <w:cols w:space="720"/>
        </w:sectPr>
      </w:pPr>
    </w:p>
    <w:p w14:paraId="2DDCC0FD" w14:textId="4D3F75D6" w:rsidR="00304734" w:rsidRPr="000C73FC" w:rsidRDefault="00304734" w:rsidP="00304734">
      <w:bookmarkStart w:id="0" w:name="_Hlk189053263"/>
      <w:bookmarkStart w:id="1" w:name="_Hlk63330499"/>
      <w:r w:rsidRPr="000C73FC">
        <w:rPr>
          <w:b/>
        </w:rPr>
        <w:t>TO:</w:t>
      </w:r>
      <w:r w:rsidRPr="000C73FC">
        <w:rPr>
          <w:b/>
        </w:rPr>
        <w:tab/>
      </w:r>
      <w:r w:rsidRPr="000C73FC">
        <w:rPr>
          <w:b/>
        </w:rPr>
        <w:tab/>
      </w:r>
      <w:bookmarkStart w:id="2" w:name="_Hlk117861302"/>
      <w:bookmarkStart w:id="3" w:name="_Hlk117866895"/>
      <w:r w:rsidR="000C73FC" w:rsidRPr="000C73FC">
        <w:t>Kevin Bartz</w:t>
      </w:r>
      <w:bookmarkEnd w:id="2"/>
      <w:r w:rsidRPr="000C73FC">
        <w:t>, Attorney</w:t>
      </w:r>
      <w:bookmarkEnd w:id="3"/>
    </w:p>
    <w:p w14:paraId="08E48181" w14:textId="77777777" w:rsidR="00304734" w:rsidRPr="000C73FC" w:rsidRDefault="00304734" w:rsidP="00304734">
      <w:pPr>
        <w:ind w:left="1440"/>
      </w:pPr>
      <w:r w:rsidRPr="000C73FC">
        <w:t>Legal Division</w:t>
      </w:r>
    </w:p>
    <w:p w14:paraId="4148F24D" w14:textId="77777777" w:rsidR="00304734" w:rsidRPr="000C73FC" w:rsidRDefault="00304734" w:rsidP="00304734">
      <w:pPr>
        <w:tabs>
          <w:tab w:val="left" w:pos="1170"/>
        </w:tabs>
      </w:pPr>
      <w:r w:rsidRPr="000C73FC">
        <w:tab/>
      </w:r>
      <w:r w:rsidRPr="000C73FC">
        <w:tab/>
      </w:r>
    </w:p>
    <w:p w14:paraId="268455E8" w14:textId="03C06F63" w:rsidR="00304734" w:rsidRPr="000C73FC" w:rsidRDefault="00304734" w:rsidP="00304734">
      <w:r w:rsidRPr="000C73FC">
        <w:rPr>
          <w:b/>
        </w:rPr>
        <w:t>FROM:</w:t>
      </w:r>
      <w:r w:rsidRPr="000C73FC">
        <w:rPr>
          <w:b/>
        </w:rPr>
        <w:tab/>
      </w:r>
      <w:bookmarkStart w:id="4" w:name="_Hlk117861347"/>
      <w:r w:rsidR="000C73FC" w:rsidRPr="000C73FC">
        <w:t>Kellen McMurry</w:t>
      </w:r>
      <w:r w:rsidRPr="000C73FC">
        <w:t xml:space="preserve">, </w:t>
      </w:r>
      <w:r w:rsidR="000C73FC" w:rsidRPr="000C73FC">
        <w:t>Infrastructure Policy Analyst</w:t>
      </w:r>
      <w:bookmarkEnd w:id="4"/>
    </w:p>
    <w:p w14:paraId="3DE06845" w14:textId="77777777" w:rsidR="00304734" w:rsidRPr="000C73FC" w:rsidRDefault="00304734" w:rsidP="00304734">
      <w:pPr>
        <w:ind w:left="1440"/>
      </w:pPr>
      <w:r w:rsidRPr="000C73FC">
        <w:t>Infrastructure Division</w:t>
      </w:r>
    </w:p>
    <w:bookmarkEnd w:id="0"/>
    <w:p w14:paraId="650CE160" w14:textId="2AAE49AD" w:rsidR="009C5F44" w:rsidRPr="000C73FC" w:rsidRDefault="009C5F44" w:rsidP="009C5F44">
      <w:pPr>
        <w:tabs>
          <w:tab w:val="left" w:pos="1170"/>
        </w:tabs>
        <w:spacing w:before="240"/>
        <w:rPr>
          <w:rStyle w:val="Style1"/>
          <w:color w:val="auto"/>
        </w:rPr>
      </w:pPr>
      <w:r w:rsidRPr="000C73FC">
        <w:rPr>
          <w:b/>
        </w:rPr>
        <w:t>DATE:</w:t>
      </w:r>
      <w:r w:rsidRPr="000C73FC">
        <w:rPr>
          <w:b/>
        </w:rPr>
        <w:tab/>
      </w:r>
      <w:r w:rsidRPr="000C73FC">
        <w:rPr>
          <w:b/>
        </w:rPr>
        <w:tab/>
      </w:r>
      <w:bookmarkStart w:id="5" w:name="_Hlk117872468"/>
      <w:r w:rsidR="000C73FC" w:rsidRPr="000C73FC">
        <w:t>June 4, 2025</w:t>
      </w:r>
      <w:bookmarkEnd w:id="5"/>
    </w:p>
    <w:p w14:paraId="3A2F1690" w14:textId="77777777" w:rsidR="008E54E8" w:rsidRPr="000C73FC" w:rsidRDefault="008E54E8" w:rsidP="008E54E8">
      <w:pPr>
        <w:tabs>
          <w:tab w:val="left" w:pos="1170"/>
        </w:tabs>
        <w:spacing w:before="240"/>
      </w:pPr>
    </w:p>
    <w:p w14:paraId="3B81615D" w14:textId="034924B7" w:rsidR="008E54E8" w:rsidRPr="000C73FC" w:rsidRDefault="008E54E8" w:rsidP="008E54E8">
      <w:pPr>
        <w:ind w:left="1440" w:hanging="1440"/>
        <w:rPr>
          <w:b/>
          <w:i/>
          <w:szCs w:val="24"/>
        </w:rPr>
      </w:pPr>
      <w:r w:rsidRPr="000C73FC">
        <w:rPr>
          <w:b/>
        </w:rPr>
        <w:t>RE:</w:t>
      </w:r>
      <w:r w:rsidRPr="000C73FC">
        <w:rPr>
          <w:b/>
        </w:rPr>
        <w:tab/>
      </w:r>
      <w:r w:rsidR="009C5F44" w:rsidRPr="000C73FC">
        <w:rPr>
          <w:bCs/>
        </w:rPr>
        <w:t xml:space="preserve">Docket No. </w:t>
      </w:r>
      <w:r w:rsidR="000C73FC" w:rsidRPr="000C73FC">
        <w:rPr>
          <w:bCs/>
        </w:rPr>
        <w:t xml:space="preserve">57776 </w:t>
      </w:r>
      <w:r w:rsidR="009C5F44" w:rsidRPr="000C73FC">
        <w:t xml:space="preserve">– </w:t>
      </w:r>
      <w:r w:rsidR="009C5F44" w:rsidRPr="000C73FC">
        <w:rPr>
          <w:i/>
        </w:rPr>
        <w:t>Application of</w:t>
      </w:r>
      <w:r w:rsidR="009C5F44" w:rsidRPr="000C73FC">
        <w:rPr>
          <w:i/>
          <w:iCs/>
        </w:rPr>
        <w:t xml:space="preserve"> </w:t>
      </w:r>
      <w:r w:rsidR="000C73FC" w:rsidRPr="000C73FC">
        <w:rPr>
          <w:i/>
          <w:iCs/>
        </w:rPr>
        <w:t>Texas Water Utilities, L.P.</w:t>
      </w:r>
      <w:r w:rsidR="009C5F44" w:rsidRPr="000C73FC">
        <w:rPr>
          <w:i/>
          <w:iCs/>
        </w:rPr>
        <w:t xml:space="preserve"> to </w:t>
      </w:r>
      <w:bookmarkStart w:id="6" w:name="_Hlk97818886"/>
      <w:r w:rsidR="000C73FC" w:rsidRPr="000C73FC">
        <w:rPr>
          <w:rStyle w:val="Style2"/>
        </w:rPr>
        <w:t>Amend Its</w:t>
      </w:r>
      <w:r w:rsidR="009C5F44" w:rsidRPr="000C73FC">
        <w:rPr>
          <w:i/>
          <w:iCs/>
        </w:rPr>
        <w:t xml:space="preserve"> </w:t>
      </w:r>
      <w:bookmarkEnd w:id="6"/>
      <w:r w:rsidR="009C5F44" w:rsidRPr="000C73FC">
        <w:rPr>
          <w:i/>
        </w:rPr>
        <w:t xml:space="preserve">Certificate of Convenience and Necessity in </w:t>
      </w:r>
      <w:r w:rsidR="000C73FC" w:rsidRPr="000C73FC">
        <w:rPr>
          <w:i/>
          <w:iCs/>
        </w:rPr>
        <w:t>Liberty</w:t>
      </w:r>
      <w:r w:rsidR="009C5F44" w:rsidRPr="000C73FC">
        <w:rPr>
          <w:i/>
          <w:iCs/>
        </w:rPr>
        <w:t xml:space="preserve"> </w:t>
      </w:r>
      <w:bookmarkStart w:id="7" w:name="_Hlk97894631"/>
      <w:r w:rsidR="000C73FC" w:rsidRPr="000C73FC">
        <w:rPr>
          <w:rStyle w:val="Style2"/>
        </w:rPr>
        <w:t>County</w:t>
      </w:r>
      <w:bookmarkEnd w:id="7"/>
      <w:r w:rsidR="009C5F44" w:rsidRPr="000C73FC">
        <w:rPr>
          <w:i/>
          <w:iCs/>
        </w:rPr>
        <w:t xml:space="preserve"> </w:t>
      </w:r>
      <w:r w:rsidR="009C5F44" w:rsidRPr="000C73FC">
        <w:rPr>
          <w:i/>
        </w:rPr>
        <w:t xml:space="preserve">  </w:t>
      </w:r>
    </w:p>
    <w:p w14:paraId="6D80F876" w14:textId="77777777" w:rsidR="008E54E8" w:rsidRPr="000C73FC" w:rsidRDefault="008E54E8" w:rsidP="008E54E8">
      <w:pPr>
        <w:tabs>
          <w:tab w:val="left" w:pos="1170"/>
        </w:tabs>
        <w:ind w:left="1170" w:right="-450" w:hanging="1170"/>
      </w:pPr>
      <w:r w:rsidRPr="000C73FC">
        <w:rPr>
          <w:noProof/>
        </w:rPr>
        <mc:AlternateContent>
          <mc:Choice Requires="wps">
            <w:drawing>
              <wp:anchor distT="4294967289" distB="4294967289" distL="114300" distR="114300" simplePos="0" relativeHeight="251659264" behindDoc="0" locked="0" layoutInCell="1" allowOverlap="1" wp14:anchorId="0A67C857" wp14:editId="4A7D54E5">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B707BB"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Pr="000C73FC">
        <w:tab/>
      </w:r>
    </w:p>
    <w:p w14:paraId="07C8B23E" w14:textId="77777777" w:rsidR="008E54E8" w:rsidRPr="000C73FC" w:rsidRDefault="008E54E8" w:rsidP="008E54E8"/>
    <w:p w14:paraId="396AB33D" w14:textId="16717321" w:rsidR="009C5F44" w:rsidRPr="000C73FC" w:rsidRDefault="009C5F44" w:rsidP="009C5F44">
      <w:bookmarkStart w:id="8" w:name="_Hlk98396058"/>
      <w:bookmarkEnd w:id="1"/>
      <w:r w:rsidRPr="000C73FC">
        <w:t xml:space="preserve">On </w:t>
      </w:r>
      <w:bookmarkStart w:id="9" w:name="_Hlk97897182"/>
      <w:r w:rsidR="000C73FC" w:rsidRPr="000C73FC">
        <w:rPr>
          <w:rStyle w:val="Style1"/>
          <w:color w:val="auto"/>
        </w:rPr>
        <w:t>February 28, 2025</w:t>
      </w:r>
      <w:bookmarkEnd w:id="9"/>
      <w:r w:rsidRPr="000C73FC">
        <w:rPr>
          <w:rStyle w:val="Style3"/>
        </w:rPr>
        <w:t>,</w:t>
      </w:r>
      <w:r w:rsidRPr="000C73FC">
        <w:t xml:space="preserve"> </w:t>
      </w:r>
      <w:r w:rsidR="000C73FC" w:rsidRPr="000C73FC">
        <w:t>Texas Water Utilities, L.P.</w:t>
      </w:r>
      <w:r w:rsidRPr="000C73FC">
        <w:t xml:space="preserve"> (</w:t>
      </w:r>
      <w:r w:rsidR="000C73FC" w:rsidRPr="000C73FC">
        <w:t>Texas Water Utilities</w:t>
      </w:r>
      <w:r w:rsidRPr="000C73FC">
        <w:t>)</w:t>
      </w:r>
      <w:r w:rsidRPr="000C73FC">
        <w:rPr>
          <w:i/>
        </w:rPr>
        <w:t xml:space="preserve"> </w:t>
      </w:r>
      <w:r w:rsidRPr="000C73FC">
        <w:t>filed with the Public Utility Commission of Texas (</w:t>
      </w:r>
      <w:r w:rsidRPr="000C73FC">
        <w:rPr>
          <w:bCs/>
        </w:rPr>
        <w:t xml:space="preserve">Commission) an application to </w:t>
      </w:r>
      <w:bookmarkStart w:id="10" w:name="_Hlk97905312"/>
      <w:r w:rsidR="000C73FC" w:rsidRPr="000C73FC">
        <w:rPr>
          <w:bCs/>
        </w:rPr>
        <w:t>amend its</w:t>
      </w:r>
      <w:bookmarkEnd w:id="10"/>
      <w:r w:rsidRPr="000C73FC">
        <w:t xml:space="preserve"> </w:t>
      </w:r>
      <w:bookmarkStart w:id="11" w:name="_Hlk98140707"/>
      <w:r w:rsidR="000C73FC" w:rsidRPr="000C73FC">
        <w:t>sewer</w:t>
      </w:r>
      <w:bookmarkEnd w:id="11"/>
      <w:r w:rsidRPr="000C73FC">
        <w:t xml:space="preserve"> Certificate of Convenience and Necessity (CCN) No. </w:t>
      </w:r>
      <w:r w:rsidR="000C73FC" w:rsidRPr="000C73FC">
        <w:t>20899</w:t>
      </w:r>
      <w:r w:rsidRPr="000C73FC">
        <w:t xml:space="preserve"> in </w:t>
      </w:r>
      <w:r w:rsidR="000C73FC" w:rsidRPr="000C73FC">
        <w:t>Liberty</w:t>
      </w:r>
      <w:r w:rsidRPr="000C73FC">
        <w:t xml:space="preserve"> </w:t>
      </w:r>
      <w:r w:rsidR="000C73FC" w:rsidRPr="000C73FC">
        <w:t>County</w:t>
      </w:r>
      <w:r w:rsidRPr="000C73FC">
        <w:t>, Texas under Texas Water Code (TWC) §§ 13.242 through 13.250 and 16 Texas Administrative Code (TAC) §§ 24.225 through 24.237</w:t>
      </w:r>
      <w:r w:rsidR="000C73FC" w:rsidRPr="000C73FC">
        <w:t>.</w:t>
      </w:r>
    </w:p>
    <w:bookmarkEnd w:id="8"/>
    <w:p w14:paraId="4D6B0646" w14:textId="77777777" w:rsidR="00ED1AD2" w:rsidRPr="000C73FC" w:rsidRDefault="00ED1AD2" w:rsidP="00ED1AD2">
      <w:pPr>
        <w:rPr>
          <w:bCs/>
        </w:rPr>
      </w:pPr>
    </w:p>
    <w:p w14:paraId="2F398204" w14:textId="73CCB11E" w:rsidR="00ED1AD2" w:rsidRPr="000C73FC" w:rsidRDefault="000C73FC" w:rsidP="00ED1AD2">
      <w:r w:rsidRPr="000C73FC">
        <w:t xml:space="preserve">Based on the mapping review by </w:t>
      </w:r>
      <w:sdt>
        <w:sdtPr>
          <w:alias w:val="GIS Staff"/>
          <w:tag w:val="GIS Staff"/>
          <w:id w:val="-1289899636"/>
          <w:dropDownList>
            <w:listItem w:displayText="Cynthia Roush" w:value="Cynthia Roush"/>
            <w:listItem w:displayText="Dave Babicki" w:value="Dave Babicki"/>
            <w:listItem w:displayText="Gary Horton" w:value="Gary Horton"/>
            <w:listItem w:displayText="Hank Journeay" w:value="Hank Journeay"/>
            <w:listItem w:displayText="Jacob Stone" w:value="Jacob Stone"/>
            <w:listItem w:displayText="Komal Patel" w:value="Komal Patel"/>
            <w:listItem w:displayText="Tracy Montes" w:value="Tracy Montes"/>
          </w:dropDownList>
        </w:sdtPr>
        <w:sdtEndPr/>
        <w:sdtContent>
          <w:r w:rsidRPr="000C73FC">
            <w:t>Jacob Stone</w:t>
          </w:r>
        </w:sdtContent>
      </w:sdt>
      <w:r w:rsidRPr="000C73FC">
        <w:t xml:space="preserve">, Infrastructure Division, the revised maps filed with </w:t>
      </w:r>
      <w:sdt>
        <w:sdtPr>
          <w:rPr>
            <w:bCs/>
          </w:rPr>
          <w:alias w:val="Item #"/>
          <w:tag w:val="Item #"/>
          <w:id w:val="2017422588"/>
          <w:placeholder>
            <w:docPart w:val="B49617E4CC344E258653563379642CAB"/>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listItem w:displayText="Item 51" w:value="Item 51"/>
            <w:listItem w:displayText="Item 52" w:value="Item 52"/>
            <w:listItem w:displayText="Item 53" w:value="Item 53"/>
            <w:listItem w:displayText="Item 54" w:value="Item 54"/>
            <w:listItem w:displayText="Item 55" w:value="Item 55"/>
            <w:listItem w:displayText="Item 56" w:value="Item 56"/>
            <w:listItem w:displayText="Item 57" w:value="Item 57"/>
            <w:listItem w:displayText="Item 58" w:value="Item 58"/>
            <w:listItem w:displayText="Item 59" w:value="Item 59"/>
            <w:listItem w:displayText="Item 60" w:value="Item 60"/>
            <w:listItem w:displayText="Item 61" w:value="Item 61"/>
            <w:listItem w:displayText="Item 62" w:value="Item 62"/>
            <w:listItem w:displayText="Item 63" w:value="Item 63"/>
            <w:listItem w:displayText="Item 64" w:value="Item 64"/>
            <w:listItem w:displayText="Item 65" w:value="Item 65"/>
            <w:listItem w:displayText="Item 66" w:value="Item 66"/>
            <w:listItem w:displayText="Item 67" w:value="Item 67"/>
            <w:listItem w:displayText="Item 68" w:value="Item 68"/>
            <w:listItem w:displayText="Item 69" w:value="Item 69"/>
            <w:listItem w:displayText="Item 70" w:value="Item 70"/>
            <w:listItem w:displayText="Item 71" w:value="Item 71"/>
            <w:listItem w:displayText="Item 72" w:value="Item 72"/>
            <w:listItem w:displayText="Item 73" w:value="Item 73"/>
            <w:listItem w:displayText="Item 74" w:value="Item 74"/>
            <w:listItem w:displayText="Item 75" w:value="Item 75"/>
            <w:listItem w:displayText="Item 76" w:value="Item 76"/>
            <w:listItem w:displayText="Item 77" w:value="Item 77"/>
            <w:listItem w:displayText="Item 78" w:value="Item 78"/>
            <w:listItem w:displayText="Item 79" w:value="Item 79"/>
            <w:listItem w:displayText="Item 80" w:value="Item 80"/>
            <w:listItem w:displayText="Item 81" w:value="Item 81"/>
            <w:listItem w:displayText="Item 82" w:value="Item 82"/>
            <w:listItem w:displayText="Item 83" w:value="Item 83"/>
            <w:listItem w:displayText="Item 84" w:value="Item 84"/>
            <w:listItem w:displayText="Item 85" w:value="Item 85"/>
            <w:listItem w:displayText="Item 86" w:value="Item 86"/>
            <w:listItem w:displayText="Item 87" w:value="Item 87"/>
            <w:listItem w:displayText="Item 88" w:value="Item 88"/>
            <w:listItem w:displayText="Item 89" w:value="Item 89"/>
            <w:listItem w:displayText="Item 90" w:value="Item 90"/>
            <w:listItem w:displayText="Item 91" w:value="Item 91"/>
            <w:listItem w:displayText="Item 92" w:value="Item 92"/>
            <w:listItem w:displayText="Item 93" w:value="Item 93"/>
            <w:listItem w:displayText="Item 94" w:value="Item 94"/>
            <w:listItem w:displayText="Item 95" w:value="Item 95"/>
            <w:listItem w:displayText="Item 96" w:value="Item 96"/>
            <w:listItem w:displayText="Item 97" w:value="Item 97"/>
            <w:listItem w:displayText="Item 98" w:value="Item 98"/>
            <w:listItem w:displayText="Item 99" w:value="Item 99"/>
            <w:listItem w:displayText="Item 100" w:value="Item 100"/>
          </w:dropDownList>
        </w:sdtPr>
        <w:sdtEndPr/>
        <w:sdtContent>
          <w:r w:rsidRPr="000C73FC">
            <w:rPr>
              <w:bCs/>
            </w:rPr>
            <w:t>Item 10</w:t>
          </w:r>
        </w:sdtContent>
      </w:sdt>
      <w:r w:rsidRPr="000C73FC">
        <w:t xml:space="preserve"> and revised digital mapping data filed with Item 11 on May 2, 2025, are sufficient.</w:t>
      </w:r>
    </w:p>
    <w:p w14:paraId="145175E1" w14:textId="77777777" w:rsidR="000C73FC" w:rsidRPr="000C73FC" w:rsidRDefault="000C73FC" w:rsidP="00ED1AD2">
      <w:pPr>
        <w:rPr>
          <w:bCs/>
        </w:rPr>
      </w:pPr>
    </w:p>
    <w:p w14:paraId="64CCF562" w14:textId="77777777" w:rsidR="000C73FC" w:rsidRPr="000C73FC" w:rsidRDefault="000C73FC" w:rsidP="000C73FC">
      <w:r w:rsidRPr="000C73FC">
        <w:t xml:space="preserve">The requested area includes 0 customer connections and approximately 83.6 acres of uncertificated area to amend (add) to CCN No. 20899. The </w:t>
      </w:r>
      <w:sdt>
        <w:sdtPr>
          <w:alias w:val="Select Application/Petition"/>
          <w:tag w:val="Select Application/Petition"/>
          <w:id w:val="893165999"/>
          <w:placeholder>
            <w:docPart w:val="87D3DB38B83F4D86AEF91FC4F75647A0"/>
          </w:placeholder>
          <w:dropDownList>
            <w:listItem w:value="Select type."/>
            <w:listItem w:displayText="application" w:value="application"/>
            <w:listItem w:displayText="petition" w:value="petition"/>
          </w:dropDownList>
        </w:sdtPr>
        <w:sdtEndPr/>
        <w:sdtContent>
          <w:r w:rsidRPr="000C73FC">
            <w:t>application</w:t>
          </w:r>
        </w:sdtContent>
      </w:sdt>
      <w:r w:rsidRPr="000C73FC">
        <w:t xml:space="preserve"> proposes the addition of approximately 83.6 acres to CCN No. 20899. </w:t>
      </w:r>
    </w:p>
    <w:p w14:paraId="25EE8ABE" w14:textId="77777777" w:rsidR="000C73FC" w:rsidRPr="000C73FC" w:rsidRDefault="000C73FC" w:rsidP="000C73FC"/>
    <w:p w14:paraId="4B4D6234" w14:textId="77777777" w:rsidR="000C73FC" w:rsidRPr="000C73FC" w:rsidRDefault="000C73FC" w:rsidP="000C73FC">
      <w:r w:rsidRPr="000C73FC">
        <w:t xml:space="preserve">The </w:t>
      </w:r>
      <w:sdt>
        <w:sdtPr>
          <w:alias w:val="Select Application/Petition"/>
          <w:tag w:val="Select Application/Petition"/>
          <w:id w:val="1189410491"/>
          <w:placeholder>
            <w:docPart w:val="7B05E3DAE909408BAF34CD0F788F45F7"/>
          </w:placeholder>
          <w:dropDownList>
            <w:listItem w:value="Select type."/>
            <w:listItem w:displayText="application" w:value="application"/>
            <w:listItem w:displayText="petition" w:value="petition"/>
          </w:dropDownList>
        </w:sdtPr>
        <w:sdtEndPr/>
        <w:sdtContent>
          <w:r w:rsidRPr="000C73FC">
            <w:t>application</w:t>
          </w:r>
        </w:sdtContent>
      </w:sdt>
      <w:r w:rsidRPr="000C73FC">
        <w:t xml:space="preserve"> indicates that the total acreage being requested is approximately 84 acres, however, the mapping review determined the requested area is approximately 83.6 acres.</w:t>
      </w:r>
    </w:p>
    <w:p w14:paraId="7464B0F8" w14:textId="77777777" w:rsidR="00ED1AD2" w:rsidRPr="000C73FC" w:rsidRDefault="00ED1AD2" w:rsidP="00ED1AD2">
      <w:pPr>
        <w:rPr>
          <w:bCs/>
        </w:rPr>
      </w:pPr>
    </w:p>
    <w:p w14:paraId="55E6076A" w14:textId="64888A5A" w:rsidR="003E03B8" w:rsidRPr="000C73FC" w:rsidRDefault="004041E0" w:rsidP="003E03B8">
      <w:pPr>
        <w:tabs>
          <w:tab w:val="left" w:pos="1440"/>
          <w:tab w:val="right" w:pos="9360"/>
        </w:tabs>
        <w:rPr>
          <w:bCs/>
          <w:szCs w:val="24"/>
        </w:rPr>
      </w:pPr>
      <w:r w:rsidRPr="000C73FC">
        <w:rPr>
          <w:bCs/>
        </w:rPr>
        <w:t>Based on</w:t>
      </w:r>
      <w:r w:rsidRPr="000C73FC">
        <w:t xml:space="preserve"> </w:t>
      </w:r>
      <w:r w:rsidR="002A005B" w:rsidRPr="000C73FC">
        <w:t xml:space="preserve">the mapping review and </w:t>
      </w:r>
      <w:r w:rsidR="008E54E8" w:rsidRPr="000C73FC">
        <w:t>my technical and managerial review of the</w:t>
      </w:r>
      <w:r w:rsidR="008E54E8" w:rsidRPr="000C73FC">
        <w:rPr>
          <w:bCs/>
        </w:rPr>
        <w:t xml:space="preserve"> additional information filed by </w:t>
      </w:r>
      <w:r w:rsidR="000C73FC" w:rsidRPr="000C73FC">
        <w:t>Texas Water Utilities</w:t>
      </w:r>
      <w:r w:rsidR="008E54E8" w:rsidRPr="000C73FC">
        <w:t xml:space="preserve"> </w:t>
      </w:r>
      <w:r w:rsidR="008E54E8" w:rsidRPr="000C73FC">
        <w:rPr>
          <w:bCs/>
        </w:rPr>
        <w:t xml:space="preserve">on </w:t>
      </w:r>
      <w:bookmarkStart w:id="12" w:name="_Hlk97904640"/>
      <w:r w:rsidR="000C73FC" w:rsidRPr="000C73FC">
        <w:rPr>
          <w:rStyle w:val="Style1"/>
          <w:color w:val="auto"/>
        </w:rPr>
        <w:t xml:space="preserve">May 2, </w:t>
      </w:r>
      <w:bookmarkEnd w:id="12"/>
      <w:r w:rsidR="000C73FC" w:rsidRPr="000C73FC">
        <w:rPr>
          <w:rStyle w:val="Style1"/>
          <w:color w:val="auto"/>
        </w:rPr>
        <w:t>2025,</w:t>
      </w:r>
      <w:r w:rsidR="000C73FC" w:rsidRPr="000C73FC">
        <w:rPr>
          <w:bCs/>
        </w:rPr>
        <w:t xml:space="preserve"> and May 5, 2025</w:t>
      </w:r>
      <w:r w:rsidR="00A726C2">
        <w:rPr>
          <w:bCs/>
        </w:rPr>
        <w:t>,</w:t>
      </w:r>
      <w:r w:rsidR="008E54E8" w:rsidRPr="000C73FC">
        <w:rPr>
          <w:bCs/>
        </w:rPr>
        <w:t xml:space="preserve"> </w:t>
      </w:r>
      <w:r w:rsidR="0017737A" w:rsidRPr="000C73FC">
        <w:rPr>
          <w:bCs/>
          <w:szCs w:val="24"/>
        </w:rPr>
        <w:t>I</w:t>
      </w:r>
      <w:r w:rsidR="00A732D6" w:rsidRPr="000C73FC">
        <w:rPr>
          <w:bCs/>
          <w:szCs w:val="24"/>
        </w:rPr>
        <w:t xml:space="preserve"> </w:t>
      </w:r>
      <w:r w:rsidR="003E03B8" w:rsidRPr="000C73FC">
        <w:rPr>
          <w:bCs/>
          <w:szCs w:val="24"/>
        </w:rPr>
        <w:t>recommend that the application be deemed administratively complete.</w:t>
      </w:r>
      <w:r w:rsidR="00EC1FBD" w:rsidRPr="000C73FC">
        <w:rPr>
          <w:bCs/>
          <w:szCs w:val="24"/>
        </w:rPr>
        <w:t xml:space="preserve"> </w:t>
      </w:r>
      <w:r w:rsidR="0017737A" w:rsidRPr="000C73FC">
        <w:rPr>
          <w:bCs/>
          <w:szCs w:val="24"/>
        </w:rPr>
        <w:t>I</w:t>
      </w:r>
      <w:r w:rsidR="003E03B8" w:rsidRPr="000C73FC">
        <w:rPr>
          <w:bCs/>
          <w:szCs w:val="24"/>
        </w:rPr>
        <w:t xml:space="preserve"> further recommend</w:t>
      </w:r>
      <w:r w:rsidR="0017737A" w:rsidRPr="000C73FC">
        <w:rPr>
          <w:bCs/>
          <w:szCs w:val="24"/>
        </w:rPr>
        <w:t xml:space="preserve"> </w:t>
      </w:r>
      <w:r w:rsidR="004D0FE2" w:rsidRPr="000C73FC">
        <w:rPr>
          <w:bCs/>
          <w:szCs w:val="24"/>
        </w:rPr>
        <w:t xml:space="preserve">that </w:t>
      </w:r>
      <w:r w:rsidR="000C73FC" w:rsidRPr="000C73FC">
        <w:t>Texas Water Utilities</w:t>
      </w:r>
      <w:r w:rsidR="0017737A" w:rsidRPr="000C73FC">
        <w:t xml:space="preserve"> </w:t>
      </w:r>
      <w:r w:rsidR="003E03B8" w:rsidRPr="000C73FC">
        <w:rPr>
          <w:bCs/>
          <w:szCs w:val="24"/>
        </w:rPr>
        <w:t>be ordered to do the following:</w:t>
      </w:r>
    </w:p>
    <w:p w14:paraId="74B747F2" w14:textId="77777777" w:rsidR="003E03B8" w:rsidRPr="00E11BAD" w:rsidRDefault="003E03B8" w:rsidP="003E03B8">
      <w:pPr>
        <w:autoSpaceDE w:val="0"/>
        <w:autoSpaceDN w:val="0"/>
        <w:adjustRightInd w:val="0"/>
        <w:rPr>
          <w:bCs/>
          <w:szCs w:val="24"/>
        </w:rPr>
      </w:pPr>
    </w:p>
    <w:p w14:paraId="364FF1F8" w14:textId="77777777" w:rsidR="003E03B8" w:rsidRDefault="003E03B8" w:rsidP="003E03B8">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34029607" w14:textId="77777777" w:rsidR="003E03B8" w:rsidRDefault="003E03B8" w:rsidP="003E03B8">
      <w:pPr>
        <w:pStyle w:val="NoSpacing"/>
        <w:ind w:left="720"/>
        <w:jc w:val="both"/>
      </w:pPr>
    </w:p>
    <w:p w14:paraId="624269B3" w14:textId="77777777" w:rsidR="003E03B8" w:rsidRPr="005665C6" w:rsidRDefault="003E03B8" w:rsidP="003E03B8">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21EABB58" w14:textId="77777777" w:rsidR="000C73FC" w:rsidRPr="000C73FC" w:rsidRDefault="000C73FC" w:rsidP="000C73FC">
      <w:pPr>
        <w:pStyle w:val="NoSpacing"/>
        <w:numPr>
          <w:ilvl w:val="0"/>
          <w:numId w:val="2"/>
        </w:numPr>
        <w:rPr>
          <w:rFonts w:cs="Times New Roman"/>
          <w:i/>
          <w:iCs/>
          <w:szCs w:val="24"/>
        </w:rPr>
      </w:pPr>
      <w:r w:rsidRPr="000C73FC">
        <w:rPr>
          <w:rFonts w:cs="Times New Roman"/>
          <w:i/>
          <w:iCs/>
          <w:szCs w:val="24"/>
        </w:rPr>
        <w:t>City of Plum Grove</w:t>
      </w:r>
    </w:p>
    <w:p w14:paraId="4521D133" w14:textId="77777777" w:rsidR="000C73FC" w:rsidRPr="000C73FC" w:rsidRDefault="000C73FC" w:rsidP="000C73FC">
      <w:pPr>
        <w:pStyle w:val="NoSpacing"/>
        <w:numPr>
          <w:ilvl w:val="0"/>
          <w:numId w:val="2"/>
        </w:numPr>
        <w:rPr>
          <w:rFonts w:cs="Times New Roman"/>
          <w:i/>
          <w:iCs/>
          <w:szCs w:val="24"/>
        </w:rPr>
      </w:pPr>
      <w:r w:rsidRPr="000C73FC">
        <w:rPr>
          <w:rFonts w:cs="Times New Roman"/>
          <w:i/>
          <w:iCs/>
          <w:szCs w:val="24"/>
        </w:rPr>
        <w:lastRenderedPageBreak/>
        <w:t>City of Splendora</w:t>
      </w:r>
    </w:p>
    <w:p w14:paraId="3D63673F" w14:textId="77777777" w:rsidR="000C73FC" w:rsidRPr="000C73FC" w:rsidRDefault="000C73FC" w:rsidP="000C73FC">
      <w:pPr>
        <w:pStyle w:val="NoSpacing"/>
        <w:numPr>
          <w:ilvl w:val="0"/>
          <w:numId w:val="2"/>
        </w:numPr>
        <w:rPr>
          <w:rFonts w:cs="Times New Roman"/>
          <w:i/>
          <w:iCs/>
          <w:szCs w:val="24"/>
        </w:rPr>
      </w:pPr>
      <w:r w:rsidRPr="000C73FC">
        <w:rPr>
          <w:rFonts w:cs="Times New Roman"/>
          <w:i/>
          <w:iCs/>
          <w:szCs w:val="24"/>
        </w:rPr>
        <w:t>East Montgomery County Improvement District</w:t>
      </w:r>
    </w:p>
    <w:p w14:paraId="64B7160E" w14:textId="65E6FB66" w:rsidR="003E03B8" w:rsidRPr="000C73FC" w:rsidRDefault="000C73FC" w:rsidP="000C73FC">
      <w:pPr>
        <w:pStyle w:val="NoSpacing"/>
        <w:numPr>
          <w:ilvl w:val="0"/>
          <w:numId w:val="2"/>
        </w:numPr>
        <w:rPr>
          <w:rFonts w:cs="Times New Roman"/>
          <w:i/>
          <w:iCs/>
          <w:szCs w:val="24"/>
        </w:rPr>
      </w:pPr>
      <w:r w:rsidRPr="000C73FC">
        <w:rPr>
          <w:rFonts w:cs="Times New Roman"/>
          <w:i/>
          <w:iCs/>
          <w:szCs w:val="24"/>
        </w:rPr>
        <w:t>Quadvest, L.P. (CCN No. 20952)</w:t>
      </w:r>
    </w:p>
    <w:p w14:paraId="5ED5FFE9" w14:textId="77777777" w:rsidR="003E03B8" w:rsidRPr="00B34A5B" w:rsidRDefault="003E03B8" w:rsidP="003E03B8">
      <w:pPr>
        <w:pStyle w:val="NoSpacing"/>
        <w:ind w:left="1440"/>
        <w:jc w:val="both"/>
      </w:pPr>
      <w:r>
        <w:rPr>
          <w:rFonts w:cs="Times New Roman"/>
          <w:szCs w:val="24"/>
        </w:rPr>
        <w:t xml:space="preserve"> </w:t>
      </w:r>
    </w:p>
    <w:p w14:paraId="52C76BE7" w14:textId="77777777" w:rsidR="003E03B8" w:rsidRPr="005665C6" w:rsidRDefault="003E03B8" w:rsidP="003E03B8">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13D7C90B" w14:textId="347F21F6" w:rsidR="003E03B8" w:rsidRPr="000C73FC" w:rsidRDefault="000C73FC" w:rsidP="000C73FC">
      <w:pPr>
        <w:pStyle w:val="ListParagraph"/>
        <w:numPr>
          <w:ilvl w:val="0"/>
          <w:numId w:val="2"/>
        </w:numPr>
        <w:rPr>
          <w:rFonts w:cs="Times New Roman"/>
          <w:i/>
          <w:iCs/>
          <w:szCs w:val="24"/>
        </w:rPr>
      </w:pPr>
      <w:r w:rsidRPr="000C73FC">
        <w:rPr>
          <w:rFonts w:cs="Times New Roman"/>
          <w:i/>
          <w:iCs/>
          <w:szCs w:val="24"/>
        </w:rPr>
        <w:t>Liberty County Judge</w:t>
      </w:r>
    </w:p>
    <w:p w14:paraId="58486F7B" w14:textId="35CBFDB4"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00BC54B6">
        <w:rPr>
          <w:rFonts w:cs="Times New Roman"/>
          <w:szCs w:val="24"/>
        </w:rPr>
        <w:t xml:space="preserve"> </w:t>
      </w:r>
      <w:r w:rsidR="00BC54B6">
        <w:rPr>
          <w:rFonts w:cs="Times New Roman"/>
        </w:rPr>
        <w:t>to be added</w:t>
      </w:r>
      <w:r w:rsidRPr="00EA11D7">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6DE99C45" w14:textId="77777777" w:rsidR="003E03B8" w:rsidRPr="00B22621" w:rsidRDefault="003E03B8" w:rsidP="003E03B8">
      <w:pPr>
        <w:pStyle w:val="NoSpacing"/>
        <w:ind w:left="1440"/>
        <w:jc w:val="both"/>
        <w:rPr>
          <w:rFonts w:eastAsia="Calibri"/>
        </w:rPr>
      </w:pPr>
    </w:p>
    <w:p w14:paraId="361CF40F" w14:textId="77777777" w:rsidR="003E03B8" w:rsidRPr="00BF4640" w:rsidRDefault="003E03B8" w:rsidP="003E03B8">
      <w:pPr>
        <w:pStyle w:val="NoSpacing"/>
        <w:numPr>
          <w:ilvl w:val="1"/>
          <w:numId w:val="1"/>
        </w:numPr>
        <w:jc w:val="both"/>
        <w:rPr>
          <w:rFonts w:eastAsia="Calibri"/>
        </w:rPr>
      </w:pPr>
      <w:r>
        <w:rPr>
          <w:rFonts w:cs="Times New Roman"/>
          <w:szCs w:val="24"/>
        </w:rPr>
        <w:t xml:space="preserve">Any affected </w:t>
      </w:r>
      <w:r w:rsidR="00F552EE">
        <w:rPr>
          <w:rFonts w:cs="Times New Roman"/>
          <w:szCs w:val="24"/>
        </w:rPr>
        <w:t xml:space="preserve">existing </w:t>
      </w:r>
      <w:r>
        <w:rPr>
          <w:rFonts w:cs="Times New Roman"/>
          <w:szCs w:val="24"/>
        </w:rPr>
        <w:t>customers, and other affected parties in the requested area.</w:t>
      </w:r>
    </w:p>
    <w:p w14:paraId="0FCBB9FF" w14:textId="77777777" w:rsidR="003E03B8" w:rsidRDefault="003E03B8" w:rsidP="003E03B8">
      <w:pPr>
        <w:pStyle w:val="ListParagraph"/>
        <w:autoSpaceDE w:val="0"/>
        <w:autoSpaceDN w:val="0"/>
        <w:adjustRightInd w:val="0"/>
        <w:spacing w:after="0" w:line="240" w:lineRule="auto"/>
        <w:jc w:val="both"/>
        <w:rPr>
          <w:rFonts w:eastAsia="Calibri"/>
        </w:rPr>
      </w:pPr>
    </w:p>
    <w:p w14:paraId="15AB173F" w14:textId="77777777" w:rsidR="003E03B8" w:rsidRDefault="003E03B8" w:rsidP="00C40E94">
      <w:pPr>
        <w:autoSpaceDE w:val="0"/>
        <w:autoSpaceDN w:val="0"/>
        <w:adjustRightInd w:val="0"/>
        <w:ind w:left="450"/>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w:t>
      </w:r>
      <w:r w:rsidR="00EC1FBD">
        <w:rPr>
          <w:rFonts w:eastAsia="Calibri"/>
        </w:rPr>
        <w:t xml:space="preserve"> </w:t>
      </w:r>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C40E94" w:rsidRPr="005E61F6">
          <w:rPr>
            <w:rStyle w:val="Hyperlink"/>
          </w:rPr>
          <w:t>https://www14.tceq.texas.gov/iwud/index.cfm</w:t>
        </w:r>
      </w:hyperlink>
      <w:r w:rsidR="00C40E94">
        <w:t>.</w:t>
      </w:r>
    </w:p>
    <w:p w14:paraId="5FA79AC9" w14:textId="77777777" w:rsidR="00C40E94" w:rsidRPr="00B22621" w:rsidRDefault="00C40E94" w:rsidP="00C40E94">
      <w:pPr>
        <w:autoSpaceDE w:val="0"/>
        <w:autoSpaceDN w:val="0"/>
        <w:adjustRightInd w:val="0"/>
        <w:ind w:left="450"/>
        <w:rPr>
          <w:rFonts w:eastAsia="Calibri"/>
        </w:rPr>
      </w:pPr>
    </w:p>
    <w:p w14:paraId="3BE9F520" w14:textId="100620B9" w:rsidR="003E03B8" w:rsidRPr="000C73FC" w:rsidRDefault="008E54E8" w:rsidP="008E54E8">
      <w:pPr>
        <w:pStyle w:val="ListParagraph"/>
        <w:numPr>
          <w:ilvl w:val="0"/>
          <w:numId w:val="1"/>
        </w:numPr>
        <w:spacing w:line="240" w:lineRule="auto"/>
        <w:jc w:val="both"/>
      </w:pPr>
      <w:r w:rsidRPr="008B6F67">
        <w:rPr>
          <w:szCs w:val="24"/>
        </w:rPr>
        <w:t xml:space="preserve">Publish </w:t>
      </w:r>
      <w:r w:rsidRPr="000C73FC">
        <w:rPr>
          <w:szCs w:val="24"/>
        </w:rPr>
        <w:t xml:space="preserve">notice once each week for two consecutive weeks in a newspaper having general circulation in </w:t>
      </w:r>
      <w:bookmarkStart w:id="13" w:name="_Hlk44589042"/>
      <w:bookmarkStart w:id="14" w:name="_Hlk97906812"/>
      <w:sdt>
        <w:sdtPr>
          <w:id w:val="1453984176"/>
          <w:placeholder>
            <w:docPart w:val="BA979445ABF34A98A5392EDC82FAD560"/>
          </w:placeholder>
          <w15:color w:val="FF0000"/>
          <w:dropDownList>
            <w:listItem w:displayText="the" w:value="the"/>
            <w:listItem w:displayText="each" w:value="each"/>
          </w:dropDownList>
        </w:sdtPr>
        <w:sdtEndPr/>
        <w:sdtContent>
          <w:r w:rsidR="000C73FC" w:rsidRPr="000C73FC">
            <w:t>the</w:t>
          </w:r>
        </w:sdtContent>
      </w:sdt>
      <w:bookmarkEnd w:id="13"/>
      <w:bookmarkEnd w:id="14"/>
      <w:r w:rsidRPr="000C73FC">
        <w:t xml:space="preserve"> </w:t>
      </w:r>
      <w:r w:rsidRPr="000C73FC">
        <w:rPr>
          <w:rFonts w:cs="Times New Roman"/>
          <w:szCs w:val="24"/>
        </w:rPr>
        <w:t xml:space="preserve">county where the requested area is located. Proof in the form of a publisher’s affidavit must be filed within 30 days of the publication date. The affidavit must state with specificity each county in which the newspaper is of general circulation.  </w:t>
      </w:r>
    </w:p>
    <w:p w14:paraId="196D99E1" w14:textId="77777777" w:rsidR="008E54E8" w:rsidRPr="000C73FC" w:rsidRDefault="008E54E8" w:rsidP="008E54E8">
      <w:pPr>
        <w:pStyle w:val="ListParagraph"/>
        <w:spacing w:line="240" w:lineRule="auto"/>
        <w:jc w:val="both"/>
      </w:pPr>
    </w:p>
    <w:p w14:paraId="1CB50AA2" w14:textId="77777777" w:rsidR="003E03B8" w:rsidRPr="000C73FC"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0C73FC">
        <w:rPr>
          <w:rFonts w:cs="Times New Roman"/>
          <w:bCs/>
          <w:szCs w:val="24"/>
        </w:rPr>
        <w:t>Provide notice using the attached notice forms.</w:t>
      </w:r>
    </w:p>
    <w:p w14:paraId="68659DAD" w14:textId="77777777" w:rsidR="003E03B8" w:rsidRPr="000C73FC" w:rsidRDefault="003E03B8" w:rsidP="003E03B8">
      <w:pPr>
        <w:pStyle w:val="ListParagraph"/>
        <w:autoSpaceDE w:val="0"/>
        <w:autoSpaceDN w:val="0"/>
        <w:adjustRightInd w:val="0"/>
        <w:spacing w:after="0" w:line="240" w:lineRule="auto"/>
        <w:jc w:val="both"/>
        <w:rPr>
          <w:rFonts w:cs="Times New Roman"/>
          <w:bCs/>
          <w:szCs w:val="24"/>
        </w:rPr>
      </w:pPr>
    </w:p>
    <w:p w14:paraId="1D5ED1DD" w14:textId="77777777" w:rsidR="004E17CB" w:rsidRPr="000C73FC" w:rsidRDefault="004E17CB" w:rsidP="004E17CB">
      <w:pPr>
        <w:pStyle w:val="ListParagraph"/>
        <w:numPr>
          <w:ilvl w:val="0"/>
          <w:numId w:val="1"/>
        </w:numPr>
        <w:autoSpaceDE w:val="0"/>
        <w:autoSpaceDN w:val="0"/>
        <w:adjustRightInd w:val="0"/>
        <w:spacing w:after="0" w:line="240" w:lineRule="auto"/>
        <w:jc w:val="both"/>
        <w:rPr>
          <w:rFonts w:cs="Times New Roman"/>
          <w:bCs/>
        </w:rPr>
      </w:pPr>
      <w:r w:rsidRPr="000C73FC">
        <w:t xml:space="preserve">Provide a copy of the maps deemed sufficient (general location and detailed maps) during administrative review delineating the requested area with each individual notice to neighboring utilities, other affected parties, landowners and customers. </w:t>
      </w:r>
    </w:p>
    <w:p w14:paraId="59A5C0DC" w14:textId="77777777" w:rsidR="003E03B8" w:rsidRPr="000C73FC" w:rsidRDefault="003E03B8" w:rsidP="003E03B8">
      <w:pPr>
        <w:rPr>
          <w:rStyle w:val="Hyperlink"/>
          <w:bCs/>
          <w:color w:val="auto"/>
          <w:szCs w:val="24"/>
        </w:rPr>
      </w:pPr>
      <w:r w:rsidRPr="000C73FC">
        <w:t xml:space="preserve"> </w:t>
      </w:r>
    </w:p>
    <w:p w14:paraId="46E48CE4" w14:textId="48612712" w:rsidR="00BD6971" w:rsidRPr="000C73FC" w:rsidRDefault="00AC1293" w:rsidP="0080133A">
      <w:pPr>
        <w:pStyle w:val="ListParagraph"/>
        <w:numPr>
          <w:ilvl w:val="0"/>
          <w:numId w:val="3"/>
        </w:numPr>
        <w:spacing w:line="240" w:lineRule="auto"/>
        <w:jc w:val="both"/>
        <w:rPr>
          <w:rFonts w:eastAsia="Times New Roman"/>
        </w:rPr>
      </w:pPr>
      <w:bookmarkStart w:id="15" w:name="_Hlk136002140"/>
      <w:bookmarkStart w:id="16" w:name="_Hlk51225760"/>
      <w:r w:rsidRPr="000C73FC">
        <w:rPr>
          <w:rFonts w:cs="Times New Roman"/>
          <w:bCs/>
          <w:szCs w:val="24"/>
        </w:rPr>
        <w:t xml:space="preserve">Within 30 days of the date the notice was mailed, </w:t>
      </w:r>
      <w:r w:rsidR="000C73FC" w:rsidRPr="000C73FC">
        <w:t>Texas Water Utilities</w:t>
      </w:r>
      <w:r w:rsidRPr="000C73FC">
        <w:rPr>
          <w:rFonts w:cs="Times New Roman"/>
          <w:bCs/>
          <w:szCs w:val="24"/>
        </w:rPr>
        <w:t xml:space="preserve"> must file</w:t>
      </w:r>
      <w:r w:rsidR="00DC0BE8" w:rsidRPr="000C73FC">
        <w:rPr>
          <w:rFonts w:cs="Times New Roman"/>
          <w:bCs/>
          <w:szCs w:val="24"/>
        </w:rPr>
        <w:t xml:space="preserve"> the following as proof of notice</w:t>
      </w:r>
      <w:r w:rsidRPr="000C73FC">
        <w:rPr>
          <w:rFonts w:cs="Times New Roman"/>
          <w:bCs/>
          <w:szCs w:val="24"/>
        </w:rPr>
        <w:t xml:space="preserve"> </w:t>
      </w:r>
      <w:r w:rsidR="00BD6971" w:rsidRPr="000C73FC">
        <w:rPr>
          <w:rFonts w:eastAsia="Times New Roman"/>
        </w:rPr>
        <w:t xml:space="preserve">in the docket: </w:t>
      </w:r>
    </w:p>
    <w:p w14:paraId="48FDDFEB" w14:textId="77777777" w:rsidR="00BD6971" w:rsidRPr="000C73FC" w:rsidRDefault="00BD6971" w:rsidP="0080133A">
      <w:pPr>
        <w:pStyle w:val="ListParagraph"/>
        <w:numPr>
          <w:ilvl w:val="1"/>
          <w:numId w:val="3"/>
        </w:numPr>
        <w:spacing w:line="240" w:lineRule="auto"/>
        <w:jc w:val="both"/>
        <w:rPr>
          <w:rFonts w:eastAsia="Times New Roman"/>
        </w:rPr>
      </w:pPr>
      <w:r w:rsidRPr="000C73FC">
        <w:rPr>
          <w:rFonts w:eastAsia="Times New Roman"/>
        </w:rPr>
        <w:t xml:space="preserve">A copy of </w:t>
      </w:r>
      <w:r w:rsidR="007A7A59" w:rsidRPr="000C73FC">
        <w:rPr>
          <w:rFonts w:eastAsia="Times New Roman"/>
        </w:rPr>
        <w:t xml:space="preserve">the </w:t>
      </w:r>
      <w:r w:rsidRPr="000C73FC">
        <w:rPr>
          <w:rFonts w:eastAsia="Times New Roman"/>
        </w:rPr>
        <w:t xml:space="preserve">notices (1 </w:t>
      </w:r>
      <w:r w:rsidR="00B2562C" w:rsidRPr="000C73FC">
        <w:rPr>
          <w:rFonts w:eastAsia="Times New Roman"/>
        </w:rPr>
        <w:t xml:space="preserve">example </w:t>
      </w:r>
      <w:r w:rsidR="007A7A59" w:rsidRPr="000C73FC">
        <w:rPr>
          <w:rFonts w:eastAsia="Times New Roman"/>
        </w:rPr>
        <w:t>of each</w:t>
      </w:r>
      <w:r w:rsidR="00B2562C" w:rsidRPr="000C73FC">
        <w:rPr>
          <w:rFonts w:eastAsia="Times New Roman"/>
        </w:rPr>
        <w:t xml:space="preserve"> type of notice</w:t>
      </w:r>
      <w:r w:rsidRPr="000C73FC">
        <w:rPr>
          <w:rFonts w:eastAsia="Times New Roman"/>
        </w:rPr>
        <w:t>)</w:t>
      </w:r>
      <w:r w:rsidR="005477AF" w:rsidRPr="000C73FC">
        <w:rPr>
          <w:rFonts w:eastAsia="Times New Roman"/>
        </w:rPr>
        <w:t>.</w:t>
      </w:r>
    </w:p>
    <w:p w14:paraId="4E841316" w14:textId="77777777" w:rsidR="00BD6971" w:rsidRPr="00BD6971" w:rsidRDefault="00BD6971" w:rsidP="0080133A">
      <w:pPr>
        <w:pStyle w:val="ListParagraph"/>
        <w:numPr>
          <w:ilvl w:val="1"/>
          <w:numId w:val="3"/>
        </w:numPr>
        <w:spacing w:line="240" w:lineRule="auto"/>
        <w:jc w:val="both"/>
        <w:rPr>
          <w:rFonts w:eastAsia="Times New Roman"/>
        </w:rPr>
      </w:pPr>
      <w:r w:rsidRPr="00BD6971">
        <w:rPr>
          <w:rFonts w:eastAsia="Times New Roman"/>
        </w:rPr>
        <w:t>The general location and detailed maps deemed sufficient during administrative review</w:t>
      </w:r>
      <w:r w:rsidR="005477AF">
        <w:rPr>
          <w:rFonts w:eastAsia="Times New Roman"/>
        </w:rPr>
        <w:t>.</w:t>
      </w:r>
    </w:p>
    <w:p w14:paraId="3BDD0F3B" w14:textId="77777777" w:rsidR="00BD6971" w:rsidRPr="00BD6971" w:rsidRDefault="00BD6971" w:rsidP="0080133A">
      <w:pPr>
        <w:pStyle w:val="ListParagraph"/>
        <w:numPr>
          <w:ilvl w:val="1"/>
          <w:numId w:val="3"/>
        </w:numPr>
        <w:spacing w:line="240" w:lineRule="auto"/>
        <w:jc w:val="both"/>
        <w:rPr>
          <w:rFonts w:eastAsia="Times New Roman"/>
        </w:rPr>
      </w:pPr>
      <w:r w:rsidRPr="00BD6971">
        <w:rPr>
          <w:rFonts w:eastAsia="Times New Roman"/>
        </w:rPr>
        <w:t>The signed affidavits for published notice and mailed notices</w:t>
      </w:r>
      <w:r w:rsidR="005477AF">
        <w:rPr>
          <w:rFonts w:eastAsia="Times New Roman"/>
        </w:rPr>
        <w:t>.</w:t>
      </w:r>
    </w:p>
    <w:p w14:paraId="2A9E14EA" w14:textId="77777777" w:rsidR="00BD6971" w:rsidRPr="00BD6971" w:rsidRDefault="00BD6971" w:rsidP="0080133A">
      <w:pPr>
        <w:pStyle w:val="ListParagraph"/>
        <w:numPr>
          <w:ilvl w:val="1"/>
          <w:numId w:val="3"/>
        </w:numPr>
        <w:spacing w:line="240" w:lineRule="auto"/>
        <w:jc w:val="both"/>
        <w:rPr>
          <w:rFonts w:eastAsia="Times New Roman"/>
        </w:rPr>
      </w:pPr>
      <w:r w:rsidRPr="00BD6971">
        <w:rPr>
          <w:rFonts w:eastAsia="Times New Roman"/>
        </w:rPr>
        <w:t>A list specifying every person and entity to whom notice was provided</w:t>
      </w:r>
      <w:r w:rsidR="005477AF">
        <w:rPr>
          <w:rFonts w:eastAsia="Times New Roman"/>
        </w:rPr>
        <w:t>.</w:t>
      </w:r>
    </w:p>
    <w:p w14:paraId="0D951D9E" w14:textId="77777777" w:rsidR="005477AF" w:rsidRPr="005776D8" w:rsidRDefault="00BD6971" w:rsidP="0080133A">
      <w:pPr>
        <w:pStyle w:val="ListParagraph"/>
        <w:numPr>
          <w:ilvl w:val="1"/>
          <w:numId w:val="3"/>
        </w:numPr>
        <w:spacing w:line="240" w:lineRule="auto"/>
        <w:jc w:val="both"/>
        <w:rPr>
          <w:rFonts w:eastAsia="Times New Roman"/>
        </w:rPr>
      </w:pPr>
      <w:bookmarkStart w:id="17" w:name="_Hlk135661699"/>
      <w:r w:rsidRPr="005776D8">
        <w:rPr>
          <w:rFonts w:eastAsia="Times New Roman"/>
        </w:rPr>
        <w:t>If there are multiple landowners provide</w:t>
      </w:r>
      <w:r w:rsidR="005477AF" w:rsidRPr="005776D8">
        <w:rPr>
          <w:rFonts w:eastAsia="Times New Roman"/>
        </w:rPr>
        <w:t>:</w:t>
      </w:r>
    </w:p>
    <w:p w14:paraId="2C9DEA40" w14:textId="186F4BA0" w:rsidR="005477AF" w:rsidRPr="005776D8" w:rsidRDefault="005477AF" w:rsidP="0080133A">
      <w:pPr>
        <w:pStyle w:val="ListParagraph"/>
        <w:numPr>
          <w:ilvl w:val="2"/>
          <w:numId w:val="3"/>
        </w:numPr>
        <w:spacing w:line="240" w:lineRule="auto"/>
        <w:jc w:val="both"/>
        <w:rPr>
          <w:rFonts w:eastAsia="Times New Roman"/>
        </w:rPr>
      </w:pPr>
      <w:r w:rsidRPr="005776D8">
        <w:t>A</w:t>
      </w:r>
      <w:r w:rsidR="00BD6971" w:rsidRPr="005776D8">
        <w:t xml:space="preserve"> list </w:t>
      </w:r>
      <w:r w:rsidRPr="005776D8">
        <w:t>of the applicable county appraisal district parcels located within the requested area. The li</w:t>
      </w:r>
      <w:r w:rsidRPr="000C73FC">
        <w:t xml:space="preserve">st should include the following for a landowner of a tract of land </w:t>
      </w:r>
      <w:bookmarkStart w:id="18" w:name="_Hlk183503313"/>
      <w:r w:rsidRPr="000C73FC">
        <w:t>that is at least 25 acres or more and is wholly or partially within the requested area</w:t>
      </w:r>
      <w:r w:rsidR="00F552EE" w:rsidRPr="000C73FC">
        <w:t xml:space="preserve"> to be added</w:t>
      </w:r>
      <w:r w:rsidR="00A5234C" w:rsidRPr="000C73FC">
        <w:rPr>
          <w:rFonts w:cs="Times New Roman"/>
        </w:rPr>
        <w:t>:</w:t>
      </w:r>
      <w:bookmarkEnd w:id="18"/>
      <w:r w:rsidRPr="000C73FC">
        <w:t xml:space="preserve"> </w:t>
      </w:r>
    </w:p>
    <w:p w14:paraId="41306767" w14:textId="77777777" w:rsidR="005477AF" w:rsidRPr="005776D8" w:rsidRDefault="005477AF" w:rsidP="0080133A">
      <w:pPr>
        <w:pStyle w:val="ListParagraph"/>
        <w:numPr>
          <w:ilvl w:val="3"/>
          <w:numId w:val="3"/>
        </w:numPr>
        <w:spacing w:line="240" w:lineRule="auto"/>
        <w:jc w:val="both"/>
        <w:rPr>
          <w:rFonts w:eastAsia="Times New Roman"/>
        </w:rPr>
      </w:pPr>
      <w:r w:rsidRPr="005776D8">
        <w:t xml:space="preserve">Each property </w:t>
      </w:r>
      <w:proofErr w:type="gramStart"/>
      <w:r w:rsidRPr="005776D8">
        <w:t>ID;</w:t>
      </w:r>
      <w:proofErr w:type="gramEnd"/>
    </w:p>
    <w:p w14:paraId="78FB9F33" w14:textId="77777777" w:rsidR="005477AF" w:rsidRPr="005776D8" w:rsidRDefault="005477AF" w:rsidP="0080133A">
      <w:pPr>
        <w:pStyle w:val="ListParagraph"/>
        <w:numPr>
          <w:ilvl w:val="3"/>
          <w:numId w:val="3"/>
        </w:numPr>
        <w:spacing w:line="240" w:lineRule="auto"/>
        <w:jc w:val="both"/>
        <w:rPr>
          <w:rFonts w:eastAsia="Times New Roman"/>
        </w:rPr>
      </w:pPr>
      <w:r w:rsidRPr="005776D8">
        <w:t xml:space="preserve">Landowner </w:t>
      </w:r>
      <w:proofErr w:type="gramStart"/>
      <w:r w:rsidRPr="005776D8">
        <w:t>Name;</w:t>
      </w:r>
      <w:proofErr w:type="gramEnd"/>
    </w:p>
    <w:p w14:paraId="68175DFD" w14:textId="77777777" w:rsidR="005477AF" w:rsidRPr="005776D8" w:rsidRDefault="005477AF" w:rsidP="0080133A">
      <w:pPr>
        <w:pStyle w:val="ListParagraph"/>
        <w:numPr>
          <w:ilvl w:val="3"/>
          <w:numId w:val="3"/>
        </w:numPr>
        <w:spacing w:line="240" w:lineRule="auto"/>
        <w:jc w:val="both"/>
        <w:rPr>
          <w:rFonts w:eastAsia="Times New Roman"/>
        </w:rPr>
      </w:pPr>
      <w:r w:rsidRPr="005776D8">
        <w:t xml:space="preserve">Address; and </w:t>
      </w:r>
    </w:p>
    <w:p w14:paraId="637D937E" w14:textId="77777777" w:rsidR="00BD6971" w:rsidRPr="005776D8" w:rsidRDefault="005477AF" w:rsidP="0080133A">
      <w:pPr>
        <w:pStyle w:val="ListParagraph"/>
        <w:numPr>
          <w:ilvl w:val="3"/>
          <w:numId w:val="3"/>
        </w:numPr>
        <w:spacing w:line="240" w:lineRule="auto"/>
        <w:jc w:val="both"/>
        <w:rPr>
          <w:rFonts w:eastAsia="Times New Roman"/>
        </w:rPr>
      </w:pPr>
      <w:r w:rsidRPr="005776D8">
        <w:lastRenderedPageBreak/>
        <w:t>T</w:t>
      </w:r>
      <w:r w:rsidR="00BD6971" w:rsidRPr="005776D8">
        <w:t xml:space="preserve">he acreage owned by each listed </w:t>
      </w:r>
      <w:bookmarkEnd w:id="17"/>
      <w:r w:rsidRPr="005776D8">
        <w:t>landowner.</w:t>
      </w:r>
    </w:p>
    <w:p w14:paraId="639027C8" w14:textId="77777777" w:rsidR="00BD6971" w:rsidRPr="00BD6971" w:rsidRDefault="00BD6971" w:rsidP="0080133A">
      <w:pPr>
        <w:pStyle w:val="ListParagraph"/>
        <w:numPr>
          <w:ilvl w:val="1"/>
          <w:numId w:val="3"/>
        </w:numPr>
        <w:spacing w:line="240" w:lineRule="auto"/>
        <w:jc w:val="both"/>
        <w:rPr>
          <w:rFonts w:eastAsia="Times New Roman"/>
        </w:rPr>
      </w:pPr>
      <w:r w:rsidRPr="00BD6971">
        <w:rPr>
          <w:rFonts w:eastAsia="Times New Roman"/>
        </w:rPr>
        <w:t xml:space="preserve">The publisher’s affidavit and tear sheets for proof of newspaper publication.  </w:t>
      </w:r>
    </w:p>
    <w:bookmarkEnd w:id="15"/>
    <w:bookmarkEnd w:id="16"/>
    <w:p w14:paraId="2A012EA9" w14:textId="27FF2608" w:rsidR="00DA36E8" w:rsidRDefault="003E03B8" w:rsidP="008160F5">
      <w:pPr>
        <w:pStyle w:val="NoSpacing"/>
        <w:jc w:val="both"/>
      </w:pPr>
      <w:r>
        <w:rPr>
          <w:rFonts w:cs="Times New Roman"/>
          <w:szCs w:val="24"/>
        </w:rPr>
        <w:t xml:space="preserve">Staff may determine that additional information is needed to make a final recommendation in this docket. If additional </w:t>
      </w:r>
      <w:r w:rsidRPr="000C73FC">
        <w:rPr>
          <w:rFonts w:cs="Times New Roman"/>
          <w:szCs w:val="24"/>
        </w:rPr>
        <w:t xml:space="preserve">information is needed, Staff may send requests for information (RFI) to </w:t>
      </w:r>
      <w:r w:rsidR="000C73FC" w:rsidRPr="000C73FC">
        <w:t>Texas Water Utilities</w:t>
      </w:r>
      <w:r w:rsidRPr="000C73FC">
        <w:rPr>
          <w:rFonts w:cs="Times New Roman"/>
          <w:szCs w:val="24"/>
        </w:rPr>
        <w:t xml:space="preserve">. </w:t>
      </w:r>
      <w:r w:rsidR="000C73FC" w:rsidRPr="000C73FC">
        <w:t>Texas Water Utilities</w:t>
      </w:r>
      <w:r w:rsidR="000B5444" w:rsidRPr="000C73FC">
        <w:rPr>
          <w:rFonts w:eastAsia="Calibri"/>
        </w:rPr>
        <w:t xml:space="preserve"> </w:t>
      </w:r>
      <w:r w:rsidRPr="000C73FC">
        <w:rPr>
          <w:rFonts w:cs="Times New Roman"/>
          <w:szCs w:val="24"/>
        </w:rPr>
        <w:t xml:space="preserve">will have 20 </w:t>
      </w:r>
      <w:r>
        <w:rPr>
          <w:rFonts w:cs="Times New Roman"/>
          <w:szCs w:val="24"/>
        </w:rPr>
        <w:t>days from the receipt of the RFI to respond.</w:t>
      </w: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0FE80" w14:textId="77777777" w:rsidR="000C73FC" w:rsidRDefault="000C73FC">
      <w:r>
        <w:separator/>
      </w:r>
    </w:p>
  </w:endnote>
  <w:endnote w:type="continuationSeparator" w:id="0">
    <w:p w14:paraId="6B22DB4A" w14:textId="77777777" w:rsidR="000C73FC" w:rsidRDefault="000C7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7CE5F" w14:textId="77777777" w:rsidR="000C73FC" w:rsidRDefault="000C73FC">
      <w:r>
        <w:separator/>
      </w:r>
    </w:p>
  </w:footnote>
  <w:footnote w:type="continuationSeparator" w:id="0">
    <w:p w14:paraId="64003E44" w14:textId="77777777" w:rsidR="000C73FC" w:rsidRDefault="000C7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4FDD8" w14:textId="77777777" w:rsidR="00DA36E8" w:rsidRDefault="00DA36E8">
    <w:pPr>
      <w:pStyle w:val="Header"/>
      <w:jc w:val="center"/>
      <w:rPr>
        <w:b/>
        <w:i/>
        <w:sz w:val="38"/>
      </w:rPr>
    </w:pPr>
    <w:r>
      <w:rPr>
        <w:b/>
        <w:i/>
        <w:sz w:val="38"/>
      </w:rPr>
      <w:t>Public Utility Commission of Texas</w:t>
    </w:r>
  </w:p>
  <w:p w14:paraId="117B2954"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CED3789"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D1FD6"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E706BFF"/>
    <w:multiLevelType w:val="hybridMultilevel"/>
    <w:tmpl w:val="49DA8E94"/>
    <w:lvl w:ilvl="0" w:tplc="090209EE">
      <w:start w:val="5"/>
      <w:numFmt w:val="decimal"/>
      <w:lvlText w:val="%1)"/>
      <w:lvlJc w:val="left"/>
      <w:pPr>
        <w:ind w:left="720" w:hanging="360"/>
      </w:pPr>
      <w:rPr>
        <w:rFonts w:eastAsia="Calibr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410883971">
    <w:abstractNumId w:val="1"/>
  </w:num>
  <w:num w:numId="2" w16cid:durableId="675040648">
    <w:abstractNumId w:val="0"/>
  </w:num>
  <w:num w:numId="3" w16cid:durableId="258879127">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3FC"/>
    <w:rsid w:val="00006553"/>
    <w:rsid w:val="00043731"/>
    <w:rsid w:val="0004450E"/>
    <w:rsid w:val="0005001B"/>
    <w:rsid w:val="0008331D"/>
    <w:rsid w:val="000B5444"/>
    <w:rsid w:val="000C73FC"/>
    <w:rsid w:val="000E052F"/>
    <w:rsid w:val="000F5176"/>
    <w:rsid w:val="00116570"/>
    <w:rsid w:val="0017257D"/>
    <w:rsid w:val="0017737A"/>
    <w:rsid w:val="00180C74"/>
    <w:rsid w:val="00184FC5"/>
    <w:rsid w:val="002040A5"/>
    <w:rsid w:val="00212452"/>
    <w:rsid w:val="00235572"/>
    <w:rsid w:val="0028111B"/>
    <w:rsid w:val="002A005B"/>
    <w:rsid w:val="002A00C7"/>
    <w:rsid w:val="003038F3"/>
    <w:rsid w:val="00304734"/>
    <w:rsid w:val="003305AF"/>
    <w:rsid w:val="00351139"/>
    <w:rsid w:val="00364D66"/>
    <w:rsid w:val="003E03B8"/>
    <w:rsid w:val="004041E0"/>
    <w:rsid w:val="004249AC"/>
    <w:rsid w:val="00435FA9"/>
    <w:rsid w:val="00441DF4"/>
    <w:rsid w:val="00491C5E"/>
    <w:rsid w:val="004D0FE2"/>
    <w:rsid w:val="004E17CB"/>
    <w:rsid w:val="005477AF"/>
    <w:rsid w:val="00573A4F"/>
    <w:rsid w:val="005776D8"/>
    <w:rsid w:val="006049A4"/>
    <w:rsid w:val="00655620"/>
    <w:rsid w:val="0066616B"/>
    <w:rsid w:val="006E0492"/>
    <w:rsid w:val="006F1289"/>
    <w:rsid w:val="00703C4C"/>
    <w:rsid w:val="00711528"/>
    <w:rsid w:val="0076007D"/>
    <w:rsid w:val="00791CD9"/>
    <w:rsid w:val="007A6553"/>
    <w:rsid w:val="007A7A59"/>
    <w:rsid w:val="007B57D9"/>
    <w:rsid w:val="007E4EE0"/>
    <w:rsid w:val="007F0434"/>
    <w:rsid w:val="0080133A"/>
    <w:rsid w:val="008160F5"/>
    <w:rsid w:val="008262FF"/>
    <w:rsid w:val="00856ED0"/>
    <w:rsid w:val="008A1D5F"/>
    <w:rsid w:val="008A52ED"/>
    <w:rsid w:val="008C09BE"/>
    <w:rsid w:val="008C469B"/>
    <w:rsid w:val="008C55D9"/>
    <w:rsid w:val="008E54E8"/>
    <w:rsid w:val="008F70D1"/>
    <w:rsid w:val="0091083F"/>
    <w:rsid w:val="00951E3E"/>
    <w:rsid w:val="00963A71"/>
    <w:rsid w:val="009C5F44"/>
    <w:rsid w:val="009D7CB5"/>
    <w:rsid w:val="00A11E11"/>
    <w:rsid w:val="00A32856"/>
    <w:rsid w:val="00A5234C"/>
    <w:rsid w:val="00A726C2"/>
    <w:rsid w:val="00A732D6"/>
    <w:rsid w:val="00A7691E"/>
    <w:rsid w:val="00A87152"/>
    <w:rsid w:val="00A90676"/>
    <w:rsid w:val="00AB0161"/>
    <w:rsid w:val="00AC1293"/>
    <w:rsid w:val="00AE5AA2"/>
    <w:rsid w:val="00AF2513"/>
    <w:rsid w:val="00B2562C"/>
    <w:rsid w:val="00B47E39"/>
    <w:rsid w:val="00B56DD2"/>
    <w:rsid w:val="00B6124B"/>
    <w:rsid w:val="00BC54B6"/>
    <w:rsid w:val="00BD6971"/>
    <w:rsid w:val="00BF16E0"/>
    <w:rsid w:val="00C40E94"/>
    <w:rsid w:val="00CA6189"/>
    <w:rsid w:val="00CE11FE"/>
    <w:rsid w:val="00D041A6"/>
    <w:rsid w:val="00D11375"/>
    <w:rsid w:val="00D3284D"/>
    <w:rsid w:val="00D34E0D"/>
    <w:rsid w:val="00DA36E8"/>
    <w:rsid w:val="00DB0BD6"/>
    <w:rsid w:val="00DC0BE8"/>
    <w:rsid w:val="00E04EC8"/>
    <w:rsid w:val="00E319A9"/>
    <w:rsid w:val="00E77098"/>
    <w:rsid w:val="00EA5690"/>
    <w:rsid w:val="00EC1FBD"/>
    <w:rsid w:val="00ED1AD2"/>
    <w:rsid w:val="00EE4499"/>
    <w:rsid w:val="00F427AF"/>
    <w:rsid w:val="00F552EE"/>
    <w:rsid w:val="00FA4713"/>
    <w:rsid w:val="00FE0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0A0AD"/>
  <w15:chartTrackingRefBased/>
  <w15:docId w15:val="{FD3A18BC-1FF1-4A30-9998-1BB13D2C7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character" w:styleId="UnresolvedMention">
    <w:name w:val="Unresolved Mention"/>
    <w:basedOn w:val="DefaultParagraphFont"/>
    <w:uiPriority w:val="99"/>
    <w:semiHidden/>
    <w:unhideWhenUsed/>
    <w:rsid w:val="00C40E94"/>
    <w:rPr>
      <w:color w:val="605E5C"/>
      <w:shd w:val="clear" w:color="auto" w:fill="E1DFDD"/>
    </w:rPr>
  </w:style>
  <w:style w:type="character" w:styleId="PlaceholderText">
    <w:name w:val="Placeholder Text"/>
    <w:basedOn w:val="DefaultParagraphFont"/>
    <w:uiPriority w:val="99"/>
    <w:semiHidden/>
    <w:rsid w:val="00A11E11"/>
    <w:rPr>
      <w:color w:val="808080"/>
    </w:rPr>
  </w:style>
  <w:style w:type="character" w:customStyle="1" w:styleId="Style1">
    <w:name w:val="Style1"/>
    <w:basedOn w:val="DefaultParagraphFont"/>
    <w:uiPriority w:val="1"/>
    <w:rsid w:val="008E54E8"/>
    <w:rPr>
      <w:rFonts w:ascii="Times New Roman" w:hAnsi="Times New Roman"/>
      <w:color w:val="FF0000"/>
      <w:sz w:val="24"/>
    </w:rPr>
  </w:style>
  <w:style w:type="character" w:customStyle="1" w:styleId="Style3">
    <w:name w:val="Style3"/>
    <w:basedOn w:val="DefaultParagraphFont"/>
    <w:uiPriority w:val="1"/>
    <w:rsid w:val="008E54E8"/>
    <w:rPr>
      <w:rFonts w:ascii="Times New Roman" w:hAnsi="Times New Roman"/>
      <w:i/>
      <w:color w:val="auto"/>
      <w:sz w:val="24"/>
    </w:rPr>
  </w:style>
  <w:style w:type="character" w:customStyle="1" w:styleId="Style4">
    <w:name w:val="Style4"/>
    <w:basedOn w:val="DefaultParagraphFont"/>
    <w:uiPriority w:val="1"/>
    <w:rsid w:val="007A6553"/>
    <w:rPr>
      <w:rFonts w:ascii="Times New Roman" w:hAnsi="Times New Roman"/>
      <w:color w:val="auto"/>
      <w:sz w:val="24"/>
    </w:rPr>
  </w:style>
  <w:style w:type="character" w:customStyle="1" w:styleId="Style2">
    <w:name w:val="Style2"/>
    <w:basedOn w:val="DefaultParagraphFont"/>
    <w:uiPriority w:val="1"/>
    <w:rsid w:val="009C5F44"/>
    <w:rPr>
      <w:rFonts w:ascii="Times New Roman" w:hAnsi="Times New Roman"/>
      <w:b w:val="0"/>
      <w:i/>
      <w:color w:val="auto"/>
      <w:sz w:val="24"/>
      <w:u w:val="none"/>
    </w:rPr>
  </w:style>
  <w:style w:type="paragraph" w:styleId="Revision">
    <w:name w:val="Revision"/>
    <w:hidden/>
    <w:uiPriority w:val="99"/>
    <w:semiHidden/>
    <w:rsid w:val="00A726C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333805">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 w:id="214697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Archive%20Checklists,%20Memos,%20Notices,%20etc\Current%20Approved%20Templates\CCN%20Amend%20Sufficiency%20Memo%20Draft%20-%20Infrastructure%20Divisio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A979445ABF34A98A5392EDC82FAD560"/>
        <w:category>
          <w:name w:val="General"/>
          <w:gallery w:val="placeholder"/>
        </w:category>
        <w:types>
          <w:type w:val="bbPlcHdr"/>
        </w:types>
        <w:behaviors>
          <w:behavior w:val="content"/>
        </w:behaviors>
        <w:guid w:val="{9C8F5136-5F5E-4E60-9A82-A8EEE3A53AC9}"/>
      </w:docPartPr>
      <w:docPartBody>
        <w:p w:rsidR="0021068F" w:rsidRDefault="0021068F">
          <w:pPr>
            <w:pStyle w:val="BA979445ABF34A98A5392EDC82FAD560"/>
          </w:pPr>
          <w:r>
            <w:rPr>
              <w:color w:val="808080" w:themeColor="background1" w:themeShade="80"/>
            </w:rPr>
            <w:t>the/each</w:t>
          </w:r>
        </w:p>
      </w:docPartBody>
    </w:docPart>
    <w:docPart>
      <w:docPartPr>
        <w:name w:val="B49617E4CC344E258653563379642CAB"/>
        <w:category>
          <w:name w:val="General"/>
          <w:gallery w:val="placeholder"/>
        </w:category>
        <w:types>
          <w:type w:val="bbPlcHdr"/>
        </w:types>
        <w:behaviors>
          <w:behavior w:val="content"/>
        </w:behaviors>
        <w:guid w:val="{54494515-F6C0-4929-B358-F86D04A18D30}"/>
      </w:docPartPr>
      <w:docPartBody>
        <w:p w:rsidR="0021068F" w:rsidRDefault="0021068F" w:rsidP="0021068F">
          <w:pPr>
            <w:pStyle w:val="B49617E4CC344E258653563379642CAB"/>
          </w:pPr>
          <w:r w:rsidRPr="00354B0E">
            <w:rPr>
              <w:rFonts w:ascii="Arial" w:hAnsi="Arial" w:cs="Arial"/>
              <w:b/>
            </w:rPr>
            <w:t>Select CCN type</w:t>
          </w:r>
        </w:p>
      </w:docPartBody>
    </w:docPart>
    <w:docPart>
      <w:docPartPr>
        <w:name w:val="87D3DB38B83F4D86AEF91FC4F75647A0"/>
        <w:category>
          <w:name w:val="General"/>
          <w:gallery w:val="placeholder"/>
        </w:category>
        <w:types>
          <w:type w:val="bbPlcHdr"/>
        </w:types>
        <w:behaviors>
          <w:behavior w:val="content"/>
        </w:behaviors>
        <w:guid w:val="{2F7BA28D-8A01-4886-A8A5-B5C69D1A1E99}"/>
      </w:docPartPr>
      <w:docPartBody>
        <w:p w:rsidR="0021068F" w:rsidRDefault="0021068F" w:rsidP="0021068F">
          <w:pPr>
            <w:pStyle w:val="87D3DB38B83F4D86AEF91FC4F75647A0"/>
          </w:pPr>
          <w:r w:rsidRPr="004F263A">
            <w:rPr>
              <w:rStyle w:val="PlaceholderText"/>
              <w:rFonts w:eastAsiaTheme="minorHAnsi"/>
            </w:rPr>
            <w:t>Select type</w:t>
          </w:r>
        </w:p>
      </w:docPartBody>
    </w:docPart>
    <w:docPart>
      <w:docPartPr>
        <w:name w:val="7B05E3DAE909408BAF34CD0F788F45F7"/>
        <w:category>
          <w:name w:val="General"/>
          <w:gallery w:val="placeholder"/>
        </w:category>
        <w:types>
          <w:type w:val="bbPlcHdr"/>
        </w:types>
        <w:behaviors>
          <w:behavior w:val="content"/>
        </w:behaviors>
        <w:guid w:val="{E32EB40A-94AB-4801-BF16-4062F9D56B41}"/>
      </w:docPartPr>
      <w:docPartBody>
        <w:p w:rsidR="0021068F" w:rsidRDefault="0021068F" w:rsidP="0021068F">
          <w:pPr>
            <w:pStyle w:val="7B05E3DAE909408BAF34CD0F788F45F7"/>
          </w:pPr>
          <w:r w:rsidRPr="006D5D25">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68F"/>
    <w:rsid w:val="0021068F"/>
    <w:rsid w:val="006F1289"/>
    <w:rsid w:val="00856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068F"/>
    <w:rPr>
      <w:color w:val="808080"/>
    </w:rPr>
  </w:style>
  <w:style w:type="paragraph" w:customStyle="1" w:styleId="BA979445ABF34A98A5392EDC82FAD560">
    <w:name w:val="BA979445ABF34A98A5392EDC82FAD560"/>
  </w:style>
  <w:style w:type="paragraph" w:customStyle="1" w:styleId="B49617E4CC344E258653563379642CAB">
    <w:name w:val="B49617E4CC344E258653563379642CAB"/>
    <w:rsid w:val="0021068F"/>
  </w:style>
  <w:style w:type="paragraph" w:customStyle="1" w:styleId="87D3DB38B83F4D86AEF91FC4F75647A0">
    <w:name w:val="87D3DB38B83F4D86AEF91FC4F75647A0"/>
    <w:rsid w:val="0021068F"/>
  </w:style>
  <w:style w:type="paragraph" w:customStyle="1" w:styleId="7B05E3DAE909408BAF34CD0F788F45F7">
    <w:name w:val="7B05E3DAE909408BAF34CD0F788F45F7"/>
    <w:rsid w:val="002106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Amend Sufficiency Memo Draft - Infrastructure Division</Template>
  <TotalTime>0</TotalTime>
  <Pages>3</Pages>
  <Words>730</Words>
  <Characters>3999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Kellen McMurry</dc:creator>
  <cp:keywords/>
  <cp:lastModifiedBy>Patricia Garcia</cp:lastModifiedBy>
  <cp:revision>2</cp:revision>
  <cp:lastPrinted>2014-10-31T15:06:00Z</cp:lastPrinted>
  <dcterms:created xsi:type="dcterms:W3CDTF">2025-05-28T20:28:00Z</dcterms:created>
  <dcterms:modified xsi:type="dcterms:W3CDTF">2025-05-28T20:28:00Z</dcterms:modified>
</cp:coreProperties>
</file>